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3E" w:rsidRPr="0061526A" w:rsidRDefault="0050133E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50133E" w:rsidRDefault="0050133E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50133E" w:rsidRDefault="0050133E" w:rsidP="0048436A">
      <w:pPr>
        <w:jc w:val="center"/>
        <w:rPr>
          <w:b/>
          <w:sz w:val="28"/>
          <w:szCs w:val="28"/>
        </w:rPr>
      </w:pPr>
    </w:p>
    <w:p w:rsidR="0050133E" w:rsidRDefault="0050133E" w:rsidP="0048436A">
      <w:pPr>
        <w:pStyle w:val="Subtitle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50133E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0133E" w:rsidRPr="00C67421" w:rsidRDefault="0050133E" w:rsidP="00FC1FD5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C67421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50133E" w:rsidRDefault="0050133E" w:rsidP="00874271">
      <w:pPr>
        <w:jc w:val="center"/>
        <w:rPr>
          <w:b/>
          <w:sz w:val="28"/>
          <w:szCs w:val="28"/>
        </w:rPr>
      </w:pPr>
    </w:p>
    <w:p w:rsidR="0050133E" w:rsidRPr="00FC6B53" w:rsidRDefault="0050133E" w:rsidP="00874271">
      <w:pPr>
        <w:rPr>
          <w:u w:val="single"/>
        </w:rPr>
      </w:pPr>
      <w:r>
        <w:t>О</w:t>
      </w:r>
      <w:r w:rsidRPr="0099004F">
        <w:t>т</w:t>
      </w:r>
      <w:r>
        <w:t xml:space="preserve"> 19.04.</w:t>
      </w:r>
      <w:r w:rsidRPr="0099004F">
        <w:t>202</w:t>
      </w:r>
      <w:r>
        <w:t>4</w:t>
      </w:r>
      <w:r w:rsidRPr="0099004F">
        <w:t xml:space="preserve"> г</w:t>
      </w:r>
      <w:r>
        <w:t>.№4-157</w:t>
      </w:r>
    </w:p>
    <w:p w:rsidR="0050133E" w:rsidRDefault="0050133E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50133E" w:rsidRDefault="0050133E" w:rsidP="00C764E9">
      <w:pPr>
        <w:jc w:val="both"/>
      </w:pP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 внесении изменений в решение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народных депутатов от 1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>.12.202</w:t>
      </w:r>
      <w:r>
        <w:rPr>
          <w:sz w:val="28"/>
          <w:szCs w:val="28"/>
        </w:rPr>
        <w:t>3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>
        <w:rPr>
          <w:sz w:val="28"/>
          <w:szCs w:val="28"/>
        </w:rPr>
        <w:t>14</w:t>
      </w:r>
      <w:r w:rsidRPr="00B01E05">
        <w:rPr>
          <w:sz w:val="28"/>
          <w:szCs w:val="28"/>
        </w:rPr>
        <w:t>1 «О бюджете Унечского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год и на плановый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годов»</w:t>
      </w:r>
    </w:p>
    <w:p w:rsidR="0050133E" w:rsidRPr="00B01E05" w:rsidRDefault="0050133E" w:rsidP="00C764E9">
      <w:pPr>
        <w:jc w:val="both"/>
        <w:rPr>
          <w:sz w:val="28"/>
          <w:szCs w:val="28"/>
        </w:rPr>
      </w:pPr>
    </w:p>
    <w:p w:rsidR="0050133E" w:rsidRDefault="0050133E" w:rsidP="00C764E9">
      <w:pPr>
        <w:jc w:val="both"/>
      </w:pPr>
    </w:p>
    <w:p w:rsidR="0050133E" w:rsidRPr="00E5244F" w:rsidRDefault="0050133E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50133E" w:rsidRDefault="0050133E" w:rsidP="00C764E9">
      <w:pPr>
        <w:spacing w:line="276" w:lineRule="auto"/>
      </w:pPr>
    </w:p>
    <w:p w:rsidR="0050133E" w:rsidRDefault="0050133E" w:rsidP="00C764E9">
      <w:pPr>
        <w:spacing w:line="276" w:lineRule="auto"/>
      </w:pPr>
      <w:r w:rsidRPr="00E5244F">
        <w:t>Р</w:t>
      </w:r>
      <w:r>
        <w:t>ЕШИЛ</w:t>
      </w:r>
      <w:r w:rsidRPr="00E5244F">
        <w:t>:</w:t>
      </w:r>
    </w:p>
    <w:p w:rsidR="0050133E" w:rsidRDefault="0050133E" w:rsidP="00C764E9">
      <w:pPr>
        <w:spacing w:line="276" w:lineRule="auto"/>
      </w:pPr>
    </w:p>
    <w:p w:rsidR="0050133E" w:rsidRDefault="0050133E" w:rsidP="00836B27">
      <w:pPr>
        <w:spacing w:line="276" w:lineRule="auto"/>
        <w:ind w:hanging="567"/>
        <w:jc w:val="both"/>
      </w:pPr>
      <w:r>
        <w:t xml:space="preserve">       </w:t>
      </w:r>
      <w:r w:rsidRPr="00E42323">
        <w:t xml:space="preserve">1.Внести в решение Унечского городского Совета народных депутатов </w:t>
      </w:r>
      <w:r>
        <w:t>от 14.12.2023 № 4-141</w:t>
      </w:r>
      <w:r w:rsidRPr="00E42323">
        <w:t xml:space="preserve"> «О бюджетеУнечско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24</w:t>
      </w:r>
      <w:r w:rsidRPr="00E42323">
        <w:t xml:space="preserve"> год и на плановый период 20</w:t>
      </w:r>
      <w:r>
        <w:t>25</w:t>
      </w:r>
      <w:r w:rsidRPr="00E42323">
        <w:t xml:space="preserve"> и 202</w:t>
      </w:r>
      <w:r>
        <w:t>6</w:t>
      </w:r>
      <w:r w:rsidRPr="00E42323">
        <w:t xml:space="preserve"> годов</w:t>
      </w:r>
      <w:r>
        <w:t>» (в редакции решений №4-151 от 08.02.2024, №4-155 от 04.03.2024)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50133E" w:rsidRDefault="0050133E" w:rsidP="00B01E05">
      <w:pPr>
        <w:spacing w:line="276" w:lineRule="auto"/>
      </w:pPr>
      <w:r w:rsidRPr="00184E54">
        <w:t>1.1. В пункте 1 решения:</w:t>
      </w:r>
    </w:p>
    <w:p w:rsidR="0050133E" w:rsidRDefault="0050133E" w:rsidP="00EE5A83">
      <w:pPr>
        <w:spacing w:line="276" w:lineRule="auto"/>
      </w:pPr>
      <w:r>
        <w:t xml:space="preserve">        - в абзаце втором цифры «400361144,42» на 2024 год заменить цифрами «411483755,06»;</w:t>
      </w:r>
    </w:p>
    <w:p w:rsidR="0050133E" w:rsidRDefault="0050133E" w:rsidP="00B01E05">
      <w:pPr>
        <w:spacing w:line="276" w:lineRule="auto"/>
        <w:ind w:hanging="284"/>
        <w:jc w:val="both"/>
      </w:pPr>
      <w:r w:rsidRPr="00184E54">
        <w:t xml:space="preserve"> -в абзаце третьем цифры «</w:t>
      </w:r>
      <w:r>
        <w:t>433226402,10</w:t>
      </w:r>
      <w:r w:rsidRPr="00184E54">
        <w:t>» на 202</w:t>
      </w:r>
      <w:r>
        <w:t>4</w:t>
      </w:r>
      <w:r w:rsidRPr="00184E54">
        <w:t xml:space="preserve"> год заменить цифрами«</w:t>
      </w:r>
      <w:r>
        <w:t>444912508,74»;</w:t>
      </w:r>
    </w:p>
    <w:p w:rsidR="0050133E" w:rsidRDefault="0050133E" w:rsidP="008C5D0A">
      <w:pPr>
        <w:pStyle w:val="ListParagraph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</w:pPr>
      <w:r>
        <w:t xml:space="preserve">          - в абзаце четвертом</w:t>
      </w:r>
      <w:r w:rsidRPr="00917C28">
        <w:t xml:space="preserve"> цифры «</w:t>
      </w:r>
      <w:r>
        <w:t>32865257,68</w:t>
      </w:r>
      <w:r w:rsidRPr="00917C28">
        <w:t>» заменить цифрами «</w:t>
      </w:r>
      <w:r>
        <w:t>33428753,68</w:t>
      </w:r>
      <w:r w:rsidRPr="00917C28">
        <w:t>»</w:t>
      </w:r>
      <w:r>
        <w:t>.</w:t>
      </w:r>
    </w:p>
    <w:p w:rsidR="0050133E" w:rsidRDefault="0050133E" w:rsidP="008C5D0A">
      <w:pPr>
        <w:pStyle w:val="ListParagraph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</w:pPr>
      <w:r>
        <w:t>1.2. В пункте 10 решения цифры «316732439,25» заменить цифрами «327855049,89».</w:t>
      </w:r>
    </w:p>
    <w:p w:rsidR="0050133E" w:rsidRPr="00836B27" w:rsidRDefault="0050133E" w:rsidP="00CA2792">
      <w:pPr>
        <w:spacing w:line="276" w:lineRule="auto"/>
        <w:ind w:left="420" w:hanging="562"/>
        <w:jc w:val="both"/>
      </w:pPr>
      <w:r>
        <w:t>1.3.</w:t>
      </w:r>
      <w:r w:rsidRPr="00836B27">
        <w:t>Дополнить решение приложением 1.</w:t>
      </w:r>
      <w:r>
        <w:t>3</w:t>
      </w:r>
      <w:r w:rsidRPr="00836B27">
        <w:t>. согласно приложению 1 к настоящему решению.</w:t>
      </w:r>
    </w:p>
    <w:p w:rsidR="0050133E" w:rsidRPr="00836B27" w:rsidRDefault="0050133E" w:rsidP="000C10C7">
      <w:pPr>
        <w:spacing w:line="276" w:lineRule="auto"/>
        <w:ind w:hanging="1134"/>
        <w:jc w:val="both"/>
      </w:pPr>
      <w:r>
        <w:t xml:space="preserve">                 </w:t>
      </w:r>
      <w:r w:rsidRPr="00836B27">
        <w:t>1.</w:t>
      </w:r>
      <w:r>
        <w:t>4</w:t>
      </w:r>
      <w:r w:rsidRPr="00836B27">
        <w:t>.Дополнить решение приложением 3.</w:t>
      </w:r>
      <w:r>
        <w:t>3.</w:t>
      </w:r>
      <w:bookmarkStart w:id="0" w:name="_GoBack"/>
      <w:bookmarkEnd w:id="0"/>
      <w:r w:rsidRPr="00836B27">
        <w:t xml:space="preserve"> согласно приложению</w:t>
      </w:r>
      <w:r>
        <w:t>2</w:t>
      </w:r>
      <w:r w:rsidRPr="00836B27">
        <w:t xml:space="preserve"> к настоящему решению. </w:t>
      </w:r>
    </w:p>
    <w:p w:rsidR="0050133E" w:rsidRPr="00836B27" w:rsidRDefault="0050133E" w:rsidP="00B01E05">
      <w:pPr>
        <w:pStyle w:val="ListParagraph"/>
        <w:spacing w:line="276" w:lineRule="auto"/>
        <w:ind w:left="0" w:hanging="142"/>
        <w:jc w:val="both"/>
      </w:pPr>
      <w:r w:rsidRPr="00836B27">
        <w:t>1.</w:t>
      </w:r>
      <w:r>
        <w:t>5</w:t>
      </w:r>
      <w:r w:rsidRPr="00836B27">
        <w:t>. Дополнить решение приложением 4.</w:t>
      </w:r>
      <w:r>
        <w:t>3</w:t>
      </w:r>
      <w:r w:rsidRPr="00836B27">
        <w:t>. согласно приложению</w:t>
      </w:r>
      <w:r>
        <w:t xml:space="preserve"> 3</w:t>
      </w:r>
      <w:r w:rsidRPr="00836B27">
        <w:t xml:space="preserve"> к настоящему решению.</w:t>
      </w:r>
    </w:p>
    <w:p w:rsidR="0050133E" w:rsidRDefault="0050133E" w:rsidP="00836B27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>1.</w:t>
      </w:r>
      <w:r>
        <w:t>6.</w:t>
      </w:r>
      <w:r w:rsidRPr="00836B27">
        <w:t xml:space="preserve">Дополнить решение приложением </w:t>
      </w:r>
      <w:r>
        <w:t>5</w:t>
      </w:r>
      <w:r w:rsidRPr="00836B27">
        <w:t>.</w:t>
      </w:r>
      <w:r>
        <w:t>3</w:t>
      </w:r>
      <w:r w:rsidRPr="00836B27">
        <w:t xml:space="preserve">. согласно приложению </w:t>
      </w:r>
      <w:r>
        <w:t>4</w:t>
      </w:r>
      <w:r w:rsidRPr="00836B27">
        <w:t xml:space="preserve"> к настоящему решению.</w:t>
      </w:r>
    </w:p>
    <w:p w:rsidR="0050133E" w:rsidRDefault="0050133E" w:rsidP="002E57D2">
      <w:pPr>
        <w:pStyle w:val="ListParagraph"/>
        <w:spacing w:line="276" w:lineRule="auto"/>
        <w:ind w:left="0" w:hanging="142"/>
        <w:jc w:val="both"/>
      </w:pPr>
      <w:r>
        <w:t>1.7. Приложение №6 изложить в редакции согласно приложению 5 к настоящему решению.</w:t>
      </w:r>
    </w:p>
    <w:p w:rsidR="0050133E" w:rsidRDefault="0050133E" w:rsidP="00B44268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2.Опубликовать настоящее решение в муниципальном печатном средстве массовой </w:t>
      </w:r>
    </w:p>
    <w:p w:rsidR="0050133E" w:rsidRPr="00836B27" w:rsidRDefault="0050133E" w:rsidP="00B44268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5" w:history="1">
        <w:r w:rsidRPr="00836B27">
          <w:rPr>
            <w:rStyle w:val="Hyperlink"/>
            <w:color w:val="auto"/>
            <w:lang w:val="en-US"/>
          </w:rPr>
          <w:t>www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unradm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ru</w:t>
        </w:r>
      </w:hyperlink>
      <w:r w:rsidRPr="00836B27">
        <w:t>.</w:t>
      </w:r>
    </w:p>
    <w:p w:rsidR="0050133E" w:rsidRPr="00836B27" w:rsidRDefault="0050133E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3.Данное решение вступает в силу со дня его подписания.</w:t>
      </w:r>
    </w:p>
    <w:p w:rsidR="0050133E" w:rsidRPr="00836B27" w:rsidRDefault="0050133E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50133E" w:rsidRDefault="0050133E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>
        <w:t>О.Н.Дроздова</w:t>
      </w:r>
    </w:p>
    <w:p w:rsidR="0050133E" w:rsidRDefault="0050133E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50133E" w:rsidRDefault="0050133E" w:rsidP="00BC73F2">
      <w:r>
        <w:t>Исполнил:</w:t>
      </w:r>
    </w:p>
    <w:p w:rsidR="0050133E" w:rsidRDefault="0050133E" w:rsidP="00BC73F2">
      <w:r>
        <w:t xml:space="preserve">главный специалист </w:t>
      </w:r>
      <w:r w:rsidRPr="002D72EB">
        <w:t xml:space="preserve">финансового управления                        </w:t>
      </w:r>
      <w:r>
        <w:t>Т.Н. Мощенко</w:t>
      </w:r>
    </w:p>
    <w:p w:rsidR="0050133E" w:rsidRPr="002D72EB" w:rsidRDefault="0050133E" w:rsidP="00BC73F2"/>
    <w:p w:rsidR="0050133E" w:rsidRPr="002D72EB" w:rsidRDefault="0050133E" w:rsidP="00BC73F2">
      <w:pPr>
        <w:tabs>
          <w:tab w:val="left" w:pos="195"/>
          <w:tab w:val="center" w:pos="4819"/>
        </w:tabs>
      </w:pPr>
      <w:r w:rsidRPr="002D72EB">
        <w:t>Согласовано:</w:t>
      </w:r>
    </w:p>
    <w:p w:rsidR="0050133E" w:rsidRPr="002D72EB" w:rsidRDefault="0050133E" w:rsidP="00BC73F2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    С.В. Шайтур</w:t>
      </w:r>
    </w:p>
    <w:p w:rsidR="0050133E" w:rsidRPr="002D72EB" w:rsidRDefault="0050133E" w:rsidP="00BC73F2">
      <w:pPr>
        <w:tabs>
          <w:tab w:val="left" w:pos="195"/>
          <w:tab w:val="center" w:pos="4819"/>
        </w:tabs>
      </w:pPr>
    </w:p>
    <w:p w:rsidR="0050133E" w:rsidRDefault="0050133E" w:rsidP="00BC73F2">
      <w:pPr>
        <w:rPr>
          <w:sz w:val="20"/>
          <w:szCs w:val="20"/>
        </w:rPr>
      </w:pPr>
      <w:r>
        <w:t xml:space="preserve">и.о. начальника юридического отдела         </w:t>
      </w:r>
      <w:r>
        <w:tab/>
      </w:r>
      <w:r>
        <w:tab/>
        <w:t xml:space="preserve">                                      М.С. Зайцев</w:t>
      </w:r>
    </w:p>
    <w:sectPr w:rsidR="0050133E" w:rsidSect="00151C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0C7"/>
    <w:rsid w:val="000C1734"/>
    <w:rsid w:val="000C55B2"/>
    <w:rsid w:val="000D08FC"/>
    <w:rsid w:val="000D73D7"/>
    <w:rsid w:val="000E52B0"/>
    <w:rsid w:val="000F6F37"/>
    <w:rsid w:val="000F7938"/>
    <w:rsid w:val="00120784"/>
    <w:rsid w:val="001249FE"/>
    <w:rsid w:val="00137D8E"/>
    <w:rsid w:val="00151C34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00FD"/>
    <w:rsid w:val="00271528"/>
    <w:rsid w:val="002860BD"/>
    <w:rsid w:val="00286389"/>
    <w:rsid w:val="002A10B2"/>
    <w:rsid w:val="002A5856"/>
    <w:rsid w:val="002A7209"/>
    <w:rsid w:val="002C30DD"/>
    <w:rsid w:val="002C31A1"/>
    <w:rsid w:val="002D1C25"/>
    <w:rsid w:val="002D372B"/>
    <w:rsid w:val="002D72EB"/>
    <w:rsid w:val="002E13D8"/>
    <w:rsid w:val="002E57D2"/>
    <w:rsid w:val="002E6332"/>
    <w:rsid w:val="002F1F9C"/>
    <w:rsid w:val="00321096"/>
    <w:rsid w:val="00332B01"/>
    <w:rsid w:val="00335E22"/>
    <w:rsid w:val="0034521B"/>
    <w:rsid w:val="00347004"/>
    <w:rsid w:val="003601C6"/>
    <w:rsid w:val="00362C2D"/>
    <w:rsid w:val="003654D4"/>
    <w:rsid w:val="00382D59"/>
    <w:rsid w:val="00383FB5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C7427"/>
    <w:rsid w:val="004D0F35"/>
    <w:rsid w:val="004D46CA"/>
    <w:rsid w:val="004F79EA"/>
    <w:rsid w:val="0050133E"/>
    <w:rsid w:val="00503E72"/>
    <w:rsid w:val="00517627"/>
    <w:rsid w:val="00525420"/>
    <w:rsid w:val="00535883"/>
    <w:rsid w:val="005602AB"/>
    <w:rsid w:val="005778A2"/>
    <w:rsid w:val="00581C49"/>
    <w:rsid w:val="005A33FB"/>
    <w:rsid w:val="005C0E2C"/>
    <w:rsid w:val="005C522F"/>
    <w:rsid w:val="005C5340"/>
    <w:rsid w:val="005D4543"/>
    <w:rsid w:val="005D540F"/>
    <w:rsid w:val="005E78C1"/>
    <w:rsid w:val="00601F4D"/>
    <w:rsid w:val="00604A29"/>
    <w:rsid w:val="0061526A"/>
    <w:rsid w:val="00630E2C"/>
    <w:rsid w:val="006346C5"/>
    <w:rsid w:val="0063489B"/>
    <w:rsid w:val="00635A67"/>
    <w:rsid w:val="0063661E"/>
    <w:rsid w:val="00636DA8"/>
    <w:rsid w:val="00641F27"/>
    <w:rsid w:val="006449BF"/>
    <w:rsid w:val="006468F6"/>
    <w:rsid w:val="006475F6"/>
    <w:rsid w:val="006634E8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20A"/>
    <w:rsid w:val="0070393E"/>
    <w:rsid w:val="00710A3D"/>
    <w:rsid w:val="00714C48"/>
    <w:rsid w:val="00715EE8"/>
    <w:rsid w:val="007214EE"/>
    <w:rsid w:val="00751137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1379B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043F"/>
    <w:rsid w:val="00874271"/>
    <w:rsid w:val="00874F52"/>
    <w:rsid w:val="00877590"/>
    <w:rsid w:val="008B59DB"/>
    <w:rsid w:val="008C5D0A"/>
    <w:rsid w:val="008C6006"/>
    <w:rsid w:val="009168AE"/>
    <w:rsid w:val="00917C28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30533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AE2CE8"/>
    <w:rsid w:val="00B01E05"/>
    <w:rsid w:val="00B30F2F"/>
    <w:rsid w:val="00B43280"/>
    <w:rsid w:val="00B44268"/>
    <w:rsid w:val="00B510EE"/>
    <w:rsid w:val="00B51A1F"/>
    <w:rsid w:val="00B56DCB"/>
    <w:rsid w:val="00B7105B"/>
    <w:rsid w:val="00B714FA"/>
    <w:rsid w:val="00B76083"/>
    <w:rsid w:val="00B85567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67421"/>
    <w:rsid w:val="00C764E9"/>
    <w:rsid w:val="00C8217B"/>
    <w:rsid w:val="00C860E5"/>
    <w:rsid w:val="00C90392"/>
    <w:rsid w:val="00CA2792"/>
    <w:rsid w:val="00CA53FD"/>
    <w:rsid w:val="00CB224D"/>
    <w:rsid w:val="00CD3868"/>
    <w:rsid w:val="00CD421B"/>
    <w:rsid w:val="00CE336D"/>
    <w:rsid w:val="00CE51E0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42323"/>
    <w:rsid w:val="00E51AB4"/>
    <w:rsid w:val="00E5244F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D2C99"/>
    <w:rsid w:val="00EE5A83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1FD5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04F"/>
    <w:rPr>
      <w:rFonts w:ascii="Times New Roman" w:hAnsi="Times New Roman" w:cs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imes New Roman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1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365</Words>
  <Characters>2083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5</cp:revision>
  <cp:lastPrinted>2024-04-19T12:44:00Z</cp:lastPrinted>
  <dcterms:created xsi:type="dcterms:W3CDTF">2024-04-17T12:17:00Z</dcterms:created>
  <dcterms:modified xsi:type="dcterms:W3CDTF">2024-04-19T12:44:00Z</dcterms:modified>
</cp:coreProperties>
</file>